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FC82D" w14:textId="77777777" w:rsidR="00424A5A" w:rsidRDefault="008436A3">
      <w:r>
        <w:rPr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3AABDBEB" wp14:editId="6E208ED3">
            <wp:simplePos x="0" y="0"/>
            <wp:positionH relativeFrom="column">
              <wp:posOffset>-304800</wp:posOffset>
            </wp:positionH>
            <wp:positionV relativeFrom="paragraph">
              <wp:posOffset>-267335</wp:posOffset>
            </wp:positionV>
            <wp:extent cx="4550410" cy="1457960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F4416" w14:textId="77777777" w:rsidR="00424A5A" w:rsidRDefault="00424A5A"/>
    <w:p w14:paraId="1743BC63" w14:textId="77777777" w:rsidR="00424A5A" w:rsidRDefault="00424A5A" w:rsidP="00424A5A"/>
    <w:p w14:paraId="1C9EE4E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50F4B" w:rsidRPr="00427B3B" w14:paraId="7F295018" w14:textId="77777777" w:rsidTr="00D50F4B">
        <w:tc>
          <w:tcPr>
            <w:tcW w:w="1080" w:type="dxa"/>
            <w:vAlign w:val="center"/>
          </w:tcPr>
          <w:p w14:paraId="16BF4716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316C513" w14:textId="77777777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43001-189/2026-01</w:t>
            </w:r>
          </w:p>
        </w:tc>
        <w:tc>
          <w:tcPr>
            <w:tcW w:w="1080" w:type="dxa"/>
            <w:vAlign w:val="center"/>
          </w:tcPr>
          <w:p w14:paraId="5B933893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9EE54F7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073E6159" w14:textId="77777777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A-38/26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D50F4B" w:rsidRPr="00427B3B" w14:paraId="7ACF9E71" w14:textId="77777777" w:rsidTr="00D50F4B">
        <w:tc>
          <w:tcPr>
            <w:tcW w:w="1080" w:type="dxa"/>
            <w:vAlign w:val="center"/>
          </w:tcPr>
          <w:p w14:paraId="6EF2B4D5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01042FE" w14:textId="19CD134E" w:rsidR="00D50F4B" w:rsidRPr="00427B3B" w:rsidRDefault="00147690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04.08.2026</w:t>
            </w:r>
            <w:proofErr w:type="gramEnd"/>
          </w:p>
        </w:tc>
        <w:tc>
          <w:tcPr>
            <w:tcW w:w="1080" w:type="dxa"/>
            <w:vAlign w:val="center"/>
          </w:tcPr>
          <w:p w14:paraId="3AE6EE9A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5C6C2D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CAED936" w14:textId="77777777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2431-26-000714/0</w:t>
            </w:r>
          </w:p>
        </w:tc>
      </w:tr>
    </w:tbl>
    <w:p w14:paraId="09FE4D3D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BE5DE1F" w14:textId="77777777" w:rsidR="00424A5A" w:rsidRDefault="00424A5A"/>
    <w:p w14:paraId="3C87379C" w14:textId="77777777" w:rsidR="00556816" w:rsidRDefault="00556816">
      <w:pPr>
        <w:rPr>
          <w:sz w:val="22"/>
        </w:rPr>
      </w:pPr>
    </w:p>
    <w:p w14:paraId="2A6D2853" w14:textId="77777777" w:rsidR="00424A5A" w:rsidRPr="00637BE6" w:rsidRDefault="00424A5A">
      <w:pPr>
        <w:rPr>
          <w:sz w:val="22"/>
        </w:rPr>
      </w:pPr>
    </w:p>
    <w:p w14:paraId="38B0CB06" w14:textId="77777777" w:rsidR="00556816" w:rsidRPr="00637BE6" w:rsidRDefault="00556816">
      <w:pPr>
        <w:rPr>
          <w:sz w:val="22"/>
        </w:rPr>
      </w:pPr>
    </w:p>
    <w:p w14:paraId="71697AF8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9F7B78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F50A2B4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p w14:paraId="337EB3D3" w14:textId="77777777" w:rsidR="001235A3" w:rsidRDefault="001235A3" w:rsidP="001235A3">
      <w:pPr>
        <w:pStyle w:val="Konnaopomba-besedil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Izdelava projektne dokumentacije PZI gradnje mostu (KR0106) čez Savo Bohinjko na R1-209/1089 v km 8,144 in galerije (KR0190) v km 8,042</w:t>
      </w:r>
    </w:p>
    <w:p w14:paraId="1EC576BA" w14:textId="77777777" w:rsidR="00D50F4B" w:rsidRPr="00F71733" w:rsidRDefault="00D50F4B">
      <w:pPr>
        <w:pStyle w:val="Konnaopomba-besedilo"/>
        <w:jc w:val="both"/>
        <w:rPr>
          <w:rFonts w:ascii="Tahoma" w:hAnsi="Tahoma" w:cs="Tahoma"/>
          <w:sz w:val="22"/>
        </w:rPr>
      </w:pPr>
    </w:p>
    <w:p w14:paraId="18688594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7CD9479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69C8157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6F3735E" w14:textId="77777777">
        <w:trPr>
          <w:trHeight w:val="3511"/>
        </w:trPr>
        <w:tc>
          <w:tcPr>
            <w:tcW w:w="9287" w:type="dxa"/>
          </w:tcPr>
          <w:p w14:paraId="2D1AA878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D3C8878" w14:textId="77777777" w:rsidR="00CD14BE" w:rsidRDefault="002467D0" w:rsidP="00FB4ED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Naročnik objavlja čistopis objavljenih Navodil za pripravo ponudbe, ki upoštevajo vse spremembe razpisne dokumentacije</w:t>
            </w:r>
            <w:r w:rsidR="00FB4ED8" w:rsidRPr="00FB4ED8">
              <w:rPr>
                <w:rFonts w:ascii="Tahoma" w:hAnsi="Tahoma" w:cs="Tahoma"/>
                <w:sz w:val="20"/>
              </w:rPr>
              <w:t>.</w:t>
            </w:r>
          </w:p>
          <w:p w14:paraId="7B395FF4" w14:textId="77777777" w:rsidR="00CA2450" w:rsidRDefault="00CA2450" w:rsidP="00FB4ED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</w:rPr>
            </w:pPr>
          </w:p>
          <w:p w14:paraId="55C708D5" w14:textId="6A8B4094" w:rsidR="00CA2450" w:rsidRDefault="00CA2450" w:rsidP="00FB4ED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Naročnik bo podaljšal rok za postavitev vprašanj in datum za oddajo in odpiranje ponudb.</w:t>
            </w:r>
          </w:p>
          <w:p w14:paraId="63230CF3" w14:textId="77777777" w:rsidR="00CA2450" w:rsidRPr="00D873B1" w:rsidRDefault="00CA2450" w:rsidP="00CA2450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63287EFA" w14:textId="77777777" w:rsidR="00CA2450" w:rsidRDefault="00CA2450" w:rsidP="00FB4ED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</w:rPr>
            </w:pPr>
          </w:p>
          <w:p w14:paraId="72BDD078" w14:textId="4FAAB682" w:rsidR="00CA2450" w:rsidRPr="001235A3" w:rsidRDefault="00CA2450" w:rsidP="00FB4ED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</w:rPr>
            </w:pPr>
          </w:p>
        </w:tc>
      </w:tr>
    </w:tbl>
    <w:p w14:paraId="749DCD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64CEF3A2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72657E51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5700" w14:textId="77777777" w:rsidR="002B2DB4" w:rsidRDefault="002B2DB4">
      <w:r>
        <w:separator/>
      </w:r>
    </w:p>
  </w:endnote>
  <w:endnote w:type="continuationSeparator" w:id="0">
    <w:p w14:paraId="4646A2DB" w14:textId="77777777" w:rsidR="002B2DB4" w:rsidRDefault="002B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901B9" w14:textId="77777777" w:rsidR="00CD14BE" w:rsidRDefault="00CD14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9AC1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7C5841F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00AC003F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192172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C8FEC38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866019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D14BE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0E6A206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AE2BA8B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92DED" w14:textId="77777777" w:rsidR="00A17575" w:rsidRDefault="00A17575" w:rsidP="002507C2">
    <w:pPr>
      <w:pStyle w:val="Noga"/>
      <w:ind w:firstLine="540"/>
    </w:pPr>
    <w:r>
      <w:t xml:space="preserve">  </w:t>
    </w:r>
    <w:r w:rsidR="00CD14BE" w:rsidRPr="00643501">
      <w:rPr>
        <w:noProof/>
        <w:lang w:eastAsia="sl-SI"/>
      </w:rPr>
      <w:drawing>
        <wp:inline distT="0" distB="0" distL="0" distR="0" wp14:anchorId="6CBC6DD4" wp14:editId="13CE3E7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643501">
      <w:rPr>
        <w:noProof/>
        <w:lang w:eastAsia="sl-SI"/>
      </w:rPr>
      <w:drawing>
        <wp:inline distT="0" distB="0" distL="0" distR="0" wp14:anchorId="6A3E92EC" wp14:editId="7D975D12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CF74F9">
      <w:rPr>
        <w:noProof/>
        <w:lang w:eastAsia="sl-SI"/>
      </w:rPr>
      <w:drawing>
        <wp:inline distT="0" distB="0" distL="0" distR="0" wp14:anchorId="32DA669D" wp14:editId="7F9F5E3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C03A50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4274A" w14:textId="77777777" w:rsidR="002B2DB4" w:rsidRDefault="002B2DB4">
      <w:r>
        <w:separator/>
      </w:r>
    </w:p>
  </w:footnote>
  <w:footnote w:type="continuationSeparator" w:id="0">
    <w:p w14:paraId="11599D6F" w14:textId="77777777" w:rsidR="002B2DB4" w:rsidRDefault="002B2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16ABF" w14:textId="77777777" w:rsidR="00CD14BE" w:rsidRDefault="00CD14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6A4C" w14:textId="77777777" w:rsidR="00CD14BE" w:rsidRDefault="00CD14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B059" w14:textId="77777777" w:rsidR="00CD14BE" w:rsidRDefault="00CD14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4BE"/>
    <w:rsid w:val="000379CD"/>
    <w:rsid w:val="000646A9"/>
    <w:rsid w:val="001235A3"/>
    <w:rsid w:val="00147690"/>
    <w:rsid w:val="001836BB"/>
    <w:rsid w:val="002467D0"/>
    <w:rsid w:val="002507C2"/>
    <w:rsid w:val="002B10C8"/>
    <w:rsid w:val="002B2DB4"/>
    <w:rsid w:val="003133A6"/>
    <w:rsid w:val="00334417"/>
    <w:rsid w:val="00401F0C"/>
    <w:rsid w:val="00424A5A"/>
    <w:rsid w:val="004261D3"/>
    <w:rsid w:val="004A2C75"/>
    <w:rsid w:val="004B34B5"/>
    <w:rsid w:val="004F324C"/>
    <w:rsid w:val="00556816"/>
    <w:rsid w:val="00567BE7"/>
    <w:rsid w:val="005B3896"/>
    <w:rsid w:val="00637BE6"/>
    <w:rsid w:val="00693961"/>
    <w:rsid w:val="007941E1"/>
    <w:rsid w:val="008436A3"/>
    <w:rsid w:val="00886791"/>
    <w:rsid w:val="008F314A"/>
    <w:rsid w:val="00A05C73"/>
    <w:rsid w:val="00A17575"/>
    <w:rsid w:val="00A6626B"/>
    <w:rsid w:val="00AB6E6C"/>
    <w:rsid w:val="00B05C73"/>
    <w:rsid w:val="00BA38BA"/>
    <w:rsid w:val="00CA2450"/>
    <w:rsid w:val="00CB552E"/>
    <w:rsid w:val="00CD14BE"/>
    <w:rsid w:val="00D50F4B"/>
    <w:rsid w:val="00E51016"/>
    <w:rsid w:val="00EB24F7"/>
    <w:rsid w:val="00EF375E"/>
    <w:rsid w:val="00F71733"/>
    <w:rsid w:val="00FA1E40"/>
    <w:rsid w:val="00FB4ED8"/>
    <w:rsid w:val="00FE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EE2706"/>
  <w15:chartTrackingRefBased/>
  <w15:docId w15:val="{9DD191A3-D24D-44D7-AA73-346AA0C9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CD14BE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5</cp:revision>
  <cp:lastPrinted>2026-08-04T12:11:00Z</cp:lastPrinted>
  <dcterms:created xsi:type="dcterms:W3CDTF">2026-08-04T07:52:00Z</dcterms:created>
  <dcterms:modified xsi:type="dcterms:W3CDTF">2026-08-04T12:11:00Z</dcterms:modified>
</cp:coreProperties>
</file>